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D2899" w:rsidTr="000D2899" w14:paraId="09114776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2899" w:rsidRDefault="000D2899" w14:paraId="7E7F1B9C" w14:textId="5AF96EFC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2899" w:rsidRDefault="000D2899" w14:paraId="6D53282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D2899" w:rsidRDefault="000D2899" w14:paraId="2A38635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D2899" w:rsidRDefault="000D2899" w14:paraId="5048E91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D2899" w:rsidRDefault="000D2899" w14:paraId="1822C5F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0D2899" w:rsidP="000D2899" w:rsidRDefault="000D2899" w14:paraId="76EF2C37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0D2899" w:rsidP="000D2899" w:rsidRDefault="000D2899" w14:paraId="50803C94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0D2899" w:rsidP="000D2899" w:rsidRDefault="000D2899" w14:paraId="62A0EAA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St-2598/2019</w:t>
      </w:r>
    </w:p>
    <w:p w:rsidR="000D2899" w:rsidP="000D2899" w:rsidRDefault="000D2899" w14:paraId="52580B26" w14:textId="77777777">
      <w:pPr>
        <w:tabs>
          <w:tab w:val="left" w:pos="709"/>
        </w:tabs>
      </w:pPr>
      <w:r>
        <w:t xml:space="preserve"> </w:t>
      </w:r>
    </w:p>
    <w:p w:rsidR="000D2899" w:rsidP="000D2899" w:rsidRDefault="000D2899" w14:paraId="16B086E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D2899" w:rsidP="000D2899" w:rsidRDefault="000D2899" w14:paraId="0D33F41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0D2899" w:rsidP="000D2899" w:rsidRDefault="000D2899" w14:paraId="1D278AE5" w14:textId="77777777">
      <w:pPr>
        <w:tabs>
          <w:tab w:val="left" w:pos="709"/>
        </w:tabs>
      </w:pPr>
    </w:p>
    <w:p w:rsidR="000D2899" w:rsidP="000D2899" w:rsidRDefault="000D2899" w14:paraId="11082EB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0D2899" w:rsidP="000D2899" w:rsidRDefault="000D2899" w14:paraId="01F3D1F6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0D2899" w:rsidP="000D2899" w:rsidRDefault="000D2899" w14:paraId="01CA6A71" w14:textId="77777777">
      <w:pPr>
        <w:tabs>
          <w:tab w:val="left" w:pos="709"/>
        </w:tabs>
      </w:pPr>
    </w:p>
    <w:p w:rsidR="000D2899" w:rsidP="000D2899" w:rsidRDefault="000D2899" w14:paraId="4D621AA3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0D2899" w:rsidP="000D2899" w:rsidRDefault="000D2899" w14:paraId="47A4C8C9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0D2899" w:rsidP="000D2899" w:rsidRDefault="000D2899" w14:paraId="17B7969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D2899" w:rsidP="000D2899" w:rsidRDefault="000D2899" w14:paraId="79191B4F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D2899" w:rsidP="000D2899" w:rsidRDefault="000D2899" w14:paraId="53399A96" w14:textId="77777777">
      <w:pPr>
        <w:tabs>
          <w:tab w:val="left" w:pos="709"/>
        </w:tabs>
      </w:pPr>
    </w:p>
    <w:p w:rsidR="000D2899" w:rsidP="000D2899" w:rsidRDefault="000D2899" w14:paraId="63EC541E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0D2899" w:rsidP="000D2899" w:rsidRDefault="000D2899" w14:paraId="7C63E4C0" w14:textId="77777777">
      <w:pPr>
        <w:tabs>
          <w:tab w:val="left" w:pos="709"/>
        </w:tabs>
        <w:jc w:val="both"/>
      </w:pPr>
    </w:p>
    <w:p w:rsidR="000D2899" w:rsidP="000D2899" w:rsidRDefault="000D2899" w14:paraId="1F4BA27F" w14:textId="77777777">
      <w:pPr>
        <w:tabs>
          <w:tab w:val="left" w:pos="709"/>
        </w:tabs>
      </w:pPr>
      <w:r>
        <w:t xml:space="preserve"> </w:t>
      </w:r>
      <w:r>
        <w:tab/>
        <w:t>13. St-2598/2019</w:t>
      </w:r>
    </w:p>
    <w:p w:rsidR="000D2899" w:rsidP="000D2899" w:rsidRDefault="000D2899" w14:paraId="33A5A8A5" w14:textId="77777777">
      <w:pPr>
        <w:tabs>
          <w:tab w:val="left" w:pos="709"/>
        </w:tabs>
      </w:pPr>
    </w:p>
    <w:p w:rsidR="000D2899" w:rsidP="000D2899" w:rsidRDefault="000D2899" w14:paraId="754398DB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0D2899" w:rsidP="000D2899" w:rsidRDefault="000D2899" w14:paraId="3D4BFE5F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0D2899" w:rsidP="000D2899" w:rsidRDefault="000D2899" w14:paraId="276A633F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0D2899" w:rsidP="000D2899" w:rsidRDefault="000D2899" w14:paraId="376E2E78" w14:textId="77777777">
      <w:pPr>
        <w:tabs>
          <w:tab w:val="left" w:pos="709"/>
        </w:tabs>
        <w:ind w:firstLine="708"/>
        <w:jc w:val="both"/>
      </w:pPr>
    </w:p>
    <w:p w:rsidR="000D2899" w:rsidP="000D2899" w:rsidRDefault="000D2899" w14:paraId="18F98F7B" w14:textId="77777777">
      <w:pPr>
        <w:tabs>
          <w:tab w:val="left" w:pos="709"/>
        </w:tabs>
        <w:jc w:val="both"/>
      </w:pPr>
      <w:r>
        <w:t xml:space="preserve">protiv </w:t>
      </w:r>
    </w:p>
    <w:p w:rsidR="000D2899" w:rsidP="000D2899" w:rsidRDefault="000D2899" w14:paraId="39022C03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D2899" w:rsidP="000D2899" w:rsidRDefault="000D2899" w14:paraId="235F5020" w14:textId="77777777">
      <w:pPr>
        <w:tabs>
          <w:tab w:val="left" w:pos="709"/>
        </w:tabs>
        <w:ind w:left="708"/>
        <w:jc w:val="both"/>
      </w:pPr>
      <w:r>
        <w:tab/>
        <w:t xml:space="preserve">PULS-LOG d.o.o. za usluge, Lug Samoborski, Ulica grada Wirgesa 95, </w:t>
      </w:r>
    </w:p>
    <w:p w:rsidR="000D2899" w:rsidP="000D2899" w:rsidRDefault="000D2899" w14:paraId="1A9197B8" w14:textId="77777777">
      <w:pPr>
        <w:tabs>
          <w:tab w:val="left" w:pos="709"/>
        </w:tabs>
        <w:ind w:left="708"/>
        <w:jc w:val="both"/>
      </w:pPr>
      <w:r>
        <w:t>OIB: 98487722767</w:t>
      </w:r>
    </w:p>
    <w:p w:rsidR="000D2899" w:rsidP="000D2899" w:rsidRDefault="000D2899" w14:paraId="5E763B3E" w14:textId="77777777">
      <w:pPr>
        <w:tabs>
          <w:tab w:val="left" w:pos="709"/>
        </w:tabs>
        <w:ind w:left="708"/>
        <w:jc w:val="both"/>
      </w:pPr>
    </w:p>
    <w:p w:rsidR="000D2899" w:rsidP="000D2899" w:rsidRDefault="000D2899" w14:paraId="78CBABB6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D2899" w:rsidP="000D2899" w:rsidRDefault="000D2899" w14:paraId="38875E6D" w14:textId="77777777">
      <w:pPr>
        <w:tabs>
          <w:tab w:val="left" w:pos="709"/>
        </w:tabs>
        <w:jc w:val="both"/>
      </w:pPr>
    </w:p>
    <w:p w:rsidR="000D2899" w:rsidP="000D2899" w:rsidRDefault="000D2899" w14:paraId="3C3E586F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0D2899" w:rsidP="000D2899" w:rsidRDefault="000D2899" w14:paraId="3ED37630" w14:textId="77777777">
      <w:pPr>
        <w:tabs>
          <w:tab w:val="left" w:pos="709"/>
        </w:tabs>
      </w:pPr>
    </w:p>
    <w:p w:rsidR="000D2899" w:rsidP="000D2899" w:rsidRDefault="000D2899" w14:paraId="5169DD7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D2899" w:rsidP="000D2899" w:rsidRDefault="000D2899" w14:paraId="6560EEE5" w14:textId="77777777">
      <w:pPr>
        <w:tabs>
          <w:tab w:val="left" w:pos="709"/>
        </w:tabs>
      </w:pPr>
    </w:p>
    <w:p w:rsidR="000D2899" w:rsidP="000D2899" w:rsidRDefault="000D2899" w14:paraId="52B9C5E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D2899" w:rsidP="000D2899" w:rsidRDefault="000D2899" w14:paraId="3BE9C1F3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0D2899" w:rsidP="000D2899" w:rsidRDefault="000D2899" w14:paraId="11C2665D" w14:textId="77777777">
      <w:pPr>
        <w:tabs>
          <w:tab w:val="left" w:pos="709"/>
        </w:tabs>
      </w:pPr>
    </w:p>
    <w:p w:rsidR="000D2899" w:rsidP="000D2899" w:rsidRDefault="000D2899" w14:paraId="69DDC484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74E464F" w14:textId="074E464F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2899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D289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D2899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D2899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D2899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D2899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0D2899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D289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D2899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D28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899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899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899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899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D2899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28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289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2994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2598</izvorni_sadrzaj>
    <derivirana_varijabla naziv="DomainObject.Predmet.Broj_1">2598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listopada 2019.</izvorni_sadrzaj>
    <derivirana_varijabla naziv="DomainObject.Predmet.DatumIzradeOptuznogAkta_1">17. listopada 2019.</derivirana_varijabla>
  </DomainObject.Predmet.DatumIzradeOptuznogAkta>
  <DomainObject.Predmet.DatumIzradeOptuznogAktaFormated>
    <izvorni_sadrzaj>17.10.2019.</izvorni_sadrzaj>
    <derivirana_varijabla naziv="DomainObject.Predmet.DatumIzradeOptuznogAktaFormated_1">17.10.2019.</derivirana_varijabla>
  </DomainObject.Predmet.DatumIzradeOptuznogAktaFormated>
  <DomainObject.Predmet.DatumOsnivanja>
    <izvorni_sadrzaj>18. listopada 2019.</izvorni_sadrzaj>
    <derivirana_varijabla naziv="DomainObject.Predmet.DatumOsnivanja_1">18.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listopada 2019.</izvorni_sadrzaj>
    <derivirana_varijabla naziv="DomainObject.Predmet.DatumPrimitkaOptuznogAkta_1">18.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St-2598/2019</izvorni_sadrzaj>
    <derivirana_varijabla naziv="DomainObject.Predmet.OznakaBroj_1">St-2598/2019</derivirana_varijabla>
  </DomainObject.Predmet.OznakaBroj>
  <DomainObject.Predmet.OznakaBrojOptuznogAkta>
    <izvorni_sadrzaj>04-06-19-4558</izvorni_sadrzaj>
    <derivirana_varijabla naziv="DomainObject.Predmet.OznakaBrojOptuznogAkta_1">04-06-19-4558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PULS-LOG d.o.o. za usluge</izvorni_sadrzaj>
    <derivirana_varijabla naziv="DomainObject.Predmet.ProtustrankaFormated_1">  PULS-LOG d.o.o. za usluge</derivirana_varijabla>
  </DomainObject.Predmet.ProtustrankaFormated>
  <DomainObject.Predmet.ProtustrankaFormatedOIB>
    <izvorni_sadrzaj>  PULS-LOG d.o.o. za usluge, OIB 98487722767</izvorni_sadrzaj>
    <derivirana_varijabla naziv="DomainObject.Predmet.ProtustrankaFormatedOIB_1">  PULS-LOG d.o.o. za usluge, OIB 98487722767</derivirana_varijabla>
  </DomainObject.Predmet.ProtustrankaFormatedOIB>
  <DomainObject.Predmet.ProtustrankaFormatedWithAdress>
    <izvorni_sadrzaj> PULS-LOG d.o.o. za usluge, Ulica grada Wirgesa 95, 10432 Lug Samoborski</izvorni_sadrzaj>
    <derivirana_varijabla naziv="DomainObject.Predmet.ProtustrankaFormatedWithAdress_1"> PULS-LOG d.o.o. za usluge, Ulica grada Wirgesa 95, 10432 Lug Samoborski</derivirana_varijabla>
  </DomainObject.Predmet.ProtustrankaFormatedWithAdress>
  <DomainObject.Predmet.ProtustrankaFormatedWithAdressOIB>
    <izvorni_sadrzaj> PULS-LOG d.o.o. za usluge, OIB 98487722767, Ulica grada Wirgesa 95, 10432 Lug Samoborski</izvorni_sadrzaj>
    <derivirana_varijabla naziv="DomainObject.Predmet.ProtustrankaFormatedWithAdressOIB_1"> PULS-LOG d.o.o. za usluge, OIB 98487722767, Ulica grada Wirgesa 95, 10432 Lug Samoborski</derivirana_varijabla>
  </DomainObject.Predmet.ProtustrankaFormatedWithAdressOIB>
  <DomainObject.Predmet.ProtustrankaWithAdress>
    <izvorni_sadrzaj>PULS-LOG d.o.o. za usluge Ulica grada Wirgesa 95, 10432 Lug Samoborski</izvorni_sadrzaj>
    <derivirana_varijabla naziv="DomainObject.Predmet.ProtustrankaWithAdress_1">PULS-LOG d.o.o. za usluge Ulica grada Wirgesa 95, 10432 Lug Samoborski</derivirana_varijabla>
  </DomainObject.Predmet.ProtustrankaWithAdress>
  <DomainObject.Predmet.ProtustrankaWithAdressOIB>
    <izvorni_sadrzaj>PULS-LOG d.o.o. za usluge, OIB 98487722767, Ulica grada Wirgesa 95, 10432 Lug Samoborski</izvorni_sadrzaj>
    <derivirana_varijabla naziv="DomainObject.Predmet.ProtustrankaWithAdressOIB_1">PULS-LOG d.o.o. za usluge, OIB 98487722767, Ulica grada Wirgesa 95, 10432 Lug Samoborski</derivirana_varijabla>
  </DomainObject.Predmet.ProtustrankaWithAdressOIB>
  <DomainObject.Predmet.ProtustrankaNazivFormated>
    <izvorni_sadrzaj>PULS-LOG d.o.o. za usluge</izvorni_sadrzaj>
    <derivirana_varijabla naziv="DomainObject.Predmet.ProtustrankaNazivFormated_1">PULS-LOG d.o.o. za usluge</derivirana_varijabla>
  </DomainObject.Predmet.ProtustrankaNazivFormated>
  <DomainObject.Predmet.ProtustrankaNazivFormatedOIB>
    <izvorni_sadrzaj>PULS-LOG d.o.o. za usluge, OIB 98487722767</izvorni_sadrzaj>
    <derivirana_varijabla naziv="DomainObject.Predmet.ProtustrankaNazivFormatedOIB_1">PULS-LOG d.o.o. za usluge, OIB 98487722767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PULS-LOG d.o.o. za usluge</item>
    </izvorni_sadrzaj>
    <derivirana_varijabla naziv="DomainObject.Predmet.ProtuStrankaListFormated_1">
      <item>PULS-LOG d.o.o. za usluge</item>
    </derivirana_varijabla>
  </DomainObject.Predmet.ProtuStrankaListFormated>
  <DomainObject.Predmet.ProtuStrankaListFormatedOIB>
    <izvorni_sadrzaj>
      <item>PULS-LOG d.o.o. za usluge, OIB 98487722767</item>
    </izvorni_sadrzaj>
    <derivirana_varijabla naziv="DomainObject.Predmet.ProtuStrankaListFormatedOIB_1">
      <item>PULS-LOG d.o.o. za usluge, OIB 98487722767</item>
    </derivirana_varijabla>
  </DomainObject.Predmet.ProtuStrankaListFormatedOIB>
  <DomainObject.Predmet.ProtuStrankaListFormatedWithAdress>
    <izvorni_sadrzaj>
      <item>PULS-LOG d.o.o. za usluge, Ulica grada Wirgesa 95, 10432 Lug Samoborski</item>
    </izvorni_sadrzaj>
    <derivirana_varijabla naziv="DomainObject.Predmet.ProtuStrankaListFormatedWithAdress_1">
      <item>PULS-LOG d.o.o. za usluge, Ulica grada Wirgesa 95, 10432 Lug Samoborski</item>
    </derivirana_varijabla>
  </DomainObject.Predmet.ProtuStrankaListFormatedWithAdress>
  <DomainObject.Predmet.ProtuStrankaListFormatedWithAdressOIB>
    <izvorni_sadrzaj>
      <item>PULS-LOG d.o.o. za usluge, OIB 98487722767, Ulica grada Wirgesa 95, 10432 Lug Samoborski</item>
    </izvorni_sadrzaj>
    <derivirana_varijabla naziv="DomainObject.Predmet.ProtuStrankaListFormatedWithAdressOIB_1">
      <item>PULS-LOG d.o.o. za usluge, OIB 98487722767, Ulica grada Wirgesa 95, 10432 Lug Samoborski</item>
    </derivirana_varijabla>
  </DomainObject.Predmet.ProtuStrankaListFormatedWithAdressOIB>
  <DomainObject.Predmet.ProtuStrankaListNazivFormated>
    <izvorni_sadrzaj>
      <item>PULS-LOG d.o.o. za usluge</item>
    </izvorni_sadrzaj>
    <derivirana_varijabla naziv="DomainObject.Predmet.ProtuStrankaListNazivFormated_1">
      <item>PULS-LOG d.o.o. za usluge</item>
    </derivirana_varijabla>
  </DomainObject.Predmet.ProtuStrankaListNazivFormated>
  <DomainObject.Predmet.ProtuStrankaListNazivFormatedOIB>
    <izvorni_sadrzaj>
      <item>PULS-LOG d.o.o. za usluge, OIB 98487722767</item>
    </izvorni_sadrzaj>
    <derivirana_varijabla naziv="DomainObject.Predmet.ProtuStrankaListNazivFormatedOIB_1">
      <item>PULS-LOG d.o.o. za usluge, OIB 98487722767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PULS-LOG d.o.o. za usluge</izvorni_sadrzaj>
    <derivirana_varijabla naziv="DomainObject.Predmet.ProtustrankaIDrugi_1">PULS-LOG 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PULS-LOG d.o.o. za usluge, OIB 98487722767, Ulica grada Wirgesa 95, 10432 Lug Samoborski</izvorni_sadrzaj>
    <derivirana_varijabla naziv="DomainObject.Predmet.ProtustrankaIDrugiAdressOIB_1">PULS-LOG d.o.o. za usluge, OIB 98487722767, Ulica grada Wirgesa 95, 10432 Lug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PULS-LOG d.o.o. za usluge</item>
      <item>Financijska agencija</item>
    </izvorni_sadrzaj>
    <derivirana_varijabla naziv="DomainObject.Predmet.SudioniciListNaziv_1">
      <item>PULS-LOG d.o.o. za usluge</item>
      <item>Financijska agencija</item>
    </derivirana_varijabla>
  </DomainObject.Predmet.SudioniciListNaziv>
  <DomainObject.Predmet.SudioniciListAdressOIB>
    <izvorni_sadrzaj>
      <item>PULS-LOG d.o.o. za usluge, OIB 98487722767, Ulica grada Wirgesa 95,10432 Lug Samoborski</item>
      <item>Financijska agencija, OIB 85821130368, TRG SVIBANJSKIH ŽRTAVA 1995. 1,10000 Zagreb</item>
    </izvorni_sadrzaj>
    <derivirana_varijabla naziv="DomainObject.Predmet.SudioniciListAdressOIB_1">
      <item>PULS-LOG d.o.o. za usluge, OIB 98487722767, Ulica grada Wirgesa 95,10432 Lug Samoborski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98487722767</item>
      <item>, OIB 85821130368</item>
    </izvorni_sadrzaj>
    <derivirana_varijabla naziv="DomainObject.Predmet.SudioniciListNazivOIB_1">
      <item>, OIB 98487722767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listopada 2019.</izvorni_sadrzaj>
    <derivirana_varijabla naziv="DomainObject.Predmet.DatumPocetkaProcesa_1">18.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837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